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13661" w14:textId="2658284C" w:rsidR="00E562BC" w:rsidRPr="00E347D6" w:rsidRDefault="00E562BC" w:rsidP="00E347D6">
      <w:pPr>
        <w:rPr>
          <w:rFonts w:ascii="Arial" w:hAnsi="Arial" w:cs="Arial"/>
          <w:sz w:val="24"/>
          <w:szCs w:val="24"/>
        </w:rPr>
      </w:pPr>
      <w:r w:rsidRPr="00E347D6">
        <w:rPr>
          <w:rFonts w:ascii="Arial" w:hAnsi="Arial" w:cs="Arial"/>
          <w:sz w:val="24"/>
          <w:szCs w:val="24"/>
        </w:rPr>
        <w:t>IRP.063.</w:t>
      </w:r>
      <w:r w:rsidR="00DB4B1D" w:rsidRPr="00E347D6">
        <w:rPr>
          <w:rFonts w:ascii="Arial" w:hAnsi="Arial" w:cs="Arial"/>
          <w:sz w:val="24"/>
          <w:szCs w:val="24"/>
        </w:rPr>
        <w:t>4</w:t>
      </w:r>
      <w:r w:rsidR="00E347D6" w:rsidRPr="00E347D6">
        <w:rPr>
          <w:rFonts w:ascii="Arial" w:hAnsi="Arial" w:cs="Arial"/>
          <w:sz w:val="24"/>
          <w:szCs w:val="24"/>
        </w:rPr>
        <w:t>4</w:t>
      </w:r>
      <w:r w:rsidRPr="00E347D6">
        <w:rPr>
          <w:rFonts w:ascii="Arial" w:hAnsi="Arial" w:cs="Arial"/>
          <w:sz w:val="24"/>
          <w:szCs w:val="24"/>
        </w:rPr>
        <w:t>.MM.2023</w:t>
      </w:r>
    </w:p>
    <w:p w14:paraId="35CFFF94" w14:textId="74624AA6" w:rsidR="00E562BC" w:rsidRPr="00E347D6" w:rsidRDefault="00E562BC" w:rsidP="00E347D6">
      <w:pPr>
        <w:spacing w:after="0"/>
        <w:jc w:val="right"/>
        <w:rPr>
          <w:rFonts w:ascii="Arial" w:hAnsi="Arial" w:cs="Arial"/>
          <w:b/>
          <w:sz w:val="24"/>
          <w:szCs w:val="24"/>
        </w:rPr>
      </w:pPr>
      <w:r w:rsidRPr="00E347D6">
        <w:rPr>
          <w:rFonts w:ascii="Arial" w:hAnsi="Arial" w:cs="Arial"/>
          <w:b/>
          <w:sz w:val="24"/>
          <w:szCs w:val="24"/>
        </w:rPr>
        <w:tab/>
        <w:t xml:space="preserve">Komunikat prasowy nr </w:t>
      </w:r>
      <w:r w:rsidR="00E347D6" w:rsidRPr="00E347D6">
        <w:rPr>
          <w:rFonts w:ascii="Arial" w:hAnsi="Arial" w:cs="Arial"/>
          <w:b/>
          <w:sz w:val="24"/>
          <w:szCs w:val="24"/>
        </w:rPr>
        <w:t>40</w:t>
      </w:r>
      <w:r w:rsidRPr="00E347D6">
        <w:rPr>
          <w:rFonts w:ascii="Arial" w:hAnsi="Arial" w:cs="Arial"/>
          <w:b/>
          <w:sz w:val="24"/>
          <w:szCs w:val="24"/>
        </w:rPr>
        <w:t>/2023</w:t>
      </w:r>
      <w:r w:rsidRPr="00E347D6">
        <w:rPr>
          <w:rFonts w:ascii="Arial" w:hAnsi="Arial" w:cs="Arial"/>
          <w:b/>
          <w:sz w:val="24"/>
          <w:szCs w:val="24"/>
        </w:rPr>
        <w:br/>
      </w:r>
      <w:r w:rsidR="00E347D6" w:rsidRPr="00E347D6">
        <w:rPr>
          <w:rFonts w:ascii="Arial" w:hAnsi="Arial" w:cs="Arial"/>
          <w:b/>
          <w:sz w:val="24"/>
          <w:szCs w:val="24"/>
        </w:rPr>
        <w:t>8</w:t>
      </w:r>
      <w:r w:rsidR="008B379A" w:rsidRPr="00E347D6">
        <w:rPr>
          <w:rFonts w:ascii="Arial" w:hAnsi="Arial" w:cs="Arial"/>
          <w:b/>
          <w:sz w:val="24"/>
          <w:szCs w:val="24"/>
        </w:rPr>
        <w:t xml:space="preserve"> listopada</w:t>
      </w:r>
      <w:r w:rsidRPr="00E347D6">
        <w:rPr>
          <w:rFonts w:ascii="Arial" w:hAnsi="Arial" w:cs="Arial"/>
          <w:b/>
          <w:sz w:val="24"/>
          <w:szCs w:val="24"/>
        </w:rPr>
        <w:t xml:space="preserve"> 2023 roku</w:t>
      </w:r>
    </w:p>
    <w:p w14:paraId="72B8B6DE" w14:textId="77777777" w:rsidR="00B312DA" w:rsidRPr="00E347D6" w:rsidRDefault="00B312DA" w:rsidP="00E347D6">
      <w:pPr>
        <w:pStyle w:val="Nagwek2"/>
        <w:spacing w:before="0" w:beforeAutospacing="0" w:after="0" w:afterAutospacing="0" w:line="276" w:lineRule="auto"/>
        <w:rPr>
          <w:rFonts w:ascii="Arial" w:hAnsi="Arial" w:cs="Arial"/>
          <w:sz w:val="24"/>
          <w:szCs w:val="24"/>
        </w:rPr>
      </w:pPr>
    </w:p>
    <w:p w14:paraId="23E7B452" w14:textId="77777777" w:rsidR="0099316D" w:rsidRDefault="0099316D" w:rsidP="00E347D6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76F0985" w14:textId="77777777" w:rsidR="0099316D" w:rsidRDefault="0099316D" w:rsidP="00E347D6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5EBC82C7" w14:textId="0AFD6DEE" w:rsidR="00E347D6" w:rsidRDefault="00E347D6" w:rsidP="00E347D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E347D6">
        <w:rPr>
          <w:rFonts w:ascii="Arial" w:hAnsi="Arial" w:cs="Arial"/>
          <w:b/>
          <w:bCs/>
          <w:sz w:val="24"/>
          <w:szCs w:val="24"/>
        </w:rPr>
        <w:t>Powiatowy Urząd Pracy w Radomsku</w:t>
      </w:r>
      <w:r w:rsidRPr="00E347D6">
        <w:rPr>
          <w:rFonts w:ascii="Arial" w:hAnsi="Arial" w:cs="Arial"/>
          <w:sz w:val="24"/>
          <w:szCs w:val="24"/>
        </w:rPr>
        <w:t xml:space="preserve"> </w:t>
      </w:r>
      <w:r w:rsidRPr="00E347D6">
        <w:rPr>
          <w:rFonts w:ascii="Arial" w:hAnsi="Arial" w:cs="Arial"/>
          <w:b/>
          <w:bCs/>
          <w:sz w:val="24"/>
          <w:szCs w:val="24"/>
        </w:rPr>
        <w:t>zaprasza do współpracy w planowaniu kierunków szkoleń</w:t>
      </w:r>
      <w:r w:rsidRPr="00E347D6">
        <w:rPr>
          <w:rFonts w:ascii="Arial" w:hAnsi="Arial" w:cs="Arial"/>
          <w:sz w:val="24"/>
          <w:szCs w:val="24"/>
        </w:rPr>
        <w:t xml:space="preserve"> </w:t>
      </w:r>
      <w:r w:rsidRPr="00E347D6">
        <w:rPr>
          <w:rFonts w:ascii="Arial" w:hAnsi="Arial" w:cs="Arial"/>
          <w:b/>
          <w:bCs/>
          <w:sz w:val="24"/>
          <w:szCs w:val="24"/>
        </w:rPr>
        <w:t>na rok 2024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43B9D7AC" w14:textId="77777777" w:rsidR="00E347D6" w:rsidRPr="00E347D6" w:rsidRDefault="00E347D6" w:rsidP="00E347D6">
      <w:pPr>
        <w:spacing w:after="0"/>
        <w:rPr>
          <w:rFonts w:ascii="Arial" w:hAnsi="Arial" w:cs="Arial"/>
          <w:sz w:val="24"/>
          <w:szCs w:val="24"/>
        </w:rPr>
      </w:pPr>
    </w:p>
    <w:p w14:paraId="5DE237D2" w14:textId="77777777" w:rsidR="00E347D6" w:rsidRPr="00E347D6" w:rsidRDefault="00E347D6" w:rsidP="00E347D6">
      <w:pPr>
        <w:spacing w:after="120"/>
        <w:rPr>
          <w:rFonts w:ascii="Arial" w:hAnsi="Arial" w:cs="Arial"/>
          <w:sz w:val="24"/>
          <w:szCs w:val="24"/>
        </w:rPr>
      </w:pPr>
      <w:r w:rsidRPr="00E347D6">
        <w:rPr>
          <w:rFonts w:ascii="Arial" w:hAnsi="Arial" w:cs="Arial"/>
          <w:sz w:val="24"/>
          <w:szCs w:val="24"/>
        </w:rPr>
        <w:t xml:space="preserve">Zgodnie z wymogami § 66 ust.1 pkt 4 Rozporządzenia Ministra Pracy i Polityki Społecznej z dnia 14 maja 2014 r. w sprawie szczegółowych warunków realizacji oraz trybu i sposobów prowadzenia usług rynku pracy (Dz. U. z 2014 r., poz. 667) Powiatowy Urząd Pracy w Radomsku </w:t>
      </w:r>
      <w:r w:rsidRPr="00E347D6">
        <w:rPr>
          <w:rFonts w:ascii="Arial" w:hAnsi="Arial" w:cs="Arial"/>
          <w:b/>
          <w:bCs/>
          <w:sz w:val="24"/>
          <w:szCs w:val="24"/>
        </w:rPr>
        <w:t>zaprasza pracodawców, organizacje pracodawców, organizacje związkowe oraz innych partnerów rynku pracy</w:t>
      </w:r>
      <w:r w:rsidRPr="00E347D6">
        <w:rPr>
          <w:rFonts w:ascii="Arial" w:hAnsi="Arial" w:cs="Arial"/>
          <w:sz w:val="24"/>
          <w:szCs w:val="24"/>
        </w:rPr>
        <w:t xml:space="preserve"> do współpracy w zakresie sporządzenia listy zawodów i specjalności, na które istnieje zapotrzebowanie na lokalnym rynku pracy. Informacje te są niezbędne do określenia kierunków szkoleń dla osób uprawnionych na rok 2024 i sporządzenia realnie odzwierciedlającego potrzeby i wymagania lokalnego rynku pracy planu szkoleń.</w:t>
      </w:r>
    </w:p>
    <w:p w14:paraId="4A845658" w14:textId="77777777" w:rsidR="00E347D6" w:rsidRPr="00E347D6" w:rsidRDefault="00E347D6" w:rsidP="00E347D6">
      <w:pPr>
        <w:spacing w:after="120"/>
        <w:rPr>
          <w:rFonts w:ascii="Arial" w:hAnsi="Arial" w:cs="Arial"/>
          <w:bCs/>
          <w:color w:val="0563C1" w:themeColor="hyperlink"/>
          <w:sz w:val="24"/>
          <w:szCs w:val="24"/>
          <w:u w:val="single"/>
        </w:rPr>
      </w:pPr>
      <w:r w:rsidRPr="00E347D6">
        <w:rPr>
          <w:rFonts w:ascii="Arial" w:hAnsi="Arial" w:cs="Arial"/>
          <w:bCs/>
          <w:sz w:val="24"/>
          <w:szCs w:val="24"/>
        </w:rPr>
        <w:t xml:space="preserve">Zgłoszenia prosimy kierować pisemnie na adres: Powiatowy Urząd Pracy                          w Radomsku, ul. Tysiąclecia 2,97-500 Radomsko lub drogą elektroniczną na adres - </w:t>
      </w:r>
      <w:hyperlink r:id="rId7" w:history="1">
        <w:r w:rsidRPr="00E347D6">
          <w:rPr>
            <w:rFonts w:ascii="Arial" w:hAnsi="Arial" w:cs="Arial"/>
            <w:bCs/>
            <w:color w:val="0563C1" w:themeColor="hyperlink"/>
            <w:sz w:val="24"/>
            <w:szCs w:val="24"/>
          </w:rPr>
          <w:t>a.krawczyk@pup-radomsko.pl</w:t>
        </w:r>
      </w:hyperlink>
      <w:r w:rsidRPr="00E347D6">
        <w:rPr>
          <w:rFonts w:ascii="Arial" w:hAnsi="Arial" w:cs="Arial"/>
          <w:bCs/>
          <w:sz w:val="24"/>
          <w:szCs w:val="24"/>
        </w:rPr>
        <w:t xml:space="preserve">, </w:t>
      </w:r>
      <w:hyperlink r:id="rId8" w:history="1">
        <w:r w:rsidRPr="00E347D6">
          <w:rPr>
            <w:rStyle w:val="Hipercze"/>
            <w:rFonts w:ascii="Arial" w:hAnsi="Arial" w:cs="Arial"/>
            <w:bCs/>
            <w:sz w:val="24"/>
            <w:szCs w:val="24"/>
          </w:rPr>
          <w:t>k.wroblewska@pup-radomsko.pl</w:t>
        </w:r>
      </w:hyperlink>
    </w:p>
    <w:p w14:paraId="51F15837" w14:textId="77777777" w:rsidR="00E347D6" w:rsidRPr="00E347D6" w:rsidRDefault="00E347D6" w:rsidP="00E347D6">
      <w:pPr>
        <w:spacing w:after="120"/>
        <w:rPr>
          <w:rFonts w:ascii="Arial" w:hAnsi="Arial" w:cs="Arial"/>
          <w:bCs/>
          <w:sz w:val="24"/>
          <w:szCs w:val="24"/>
        </w:rPr>
      </w:pPr>
      <w:r w:rsidRPr="00E347D6">
        <w:rPr>
          <w:rFonts w:ascii="Arial" w:hAnsi="Arial" w:cs="Arial"/>
          <w:bCs/>
          <w:sz w:val="24"/>
          <w:szCs w:val="24"/>
        </w:rPr>
        <w:t xml:space="preserve">Z uwagi na konieczność sporządzenia wykazu potrzeb szkoleniowych osób uprawnionych oraz opracowania planu szkoleń na rok następny prosimy o pisemną informację do dnia </w:t>
      </w:r>
      <w:r w:rsidRPr="00E347D6">
        <w:rPr>
          <w:rFonts w:ascii="Arial" w:hAnsi="Arial" w:cs="Arial"/>
          <w:b/>
          <w:sz w:val="24"/>
          <w:szCs w:val="24"/>
        </w:rPr>
        <w:t>30 listopada 2023 roku.</w:t>
      </w:r>
      <w:r w:rsidRPr="00E347D6">
        <w:rPr>
          <w:rFonts w:ascii="Arial" w:hAnsi="Arial" w:cs="Arial"/>
          <w:bCs/>
          <w:sz w:val="24"/>
          <w:szCs w:val="24"/>
        </w:rPr>
        <w:t xml:space="preserve"> Jednocześnie prosimy o wnikliwą analizę zgłaszanych propozycji w celu trafnego ustalenia rzeczywistych potrzeb szkoleniowych, aby w konsekwencji móc określić kierunki szkoleń adekwatne do zapotrzebowania lokalnego rynku pracy na zawody i specjalności.</w:t>
      </w:r>
    </w:p>
    <w:p w14:paraId="32D2258D" w14:textId="77777777" w:rsidR="00E347D6" w:rsidRPr="00E347D6" w:rsidRDefault="00E347D6" w:rsidP="00E347D6">
      <w:pPr>
        <w:spacing w:after="0"/>
        <w:rPr>
          <w:rFonts w:ascii="Arial" w:hAnsi="Arial" w:cs="Arial"/>
          <w:bCs/>
          <w:sz w:val="24"/>
          <w:szCs w:val="24"/>
        </w:rPr>
      </w:pPr>
      <w:r w:rsidRPr="00E347D6">
        <w:rPr>
          <w:rFonts w:ascii="Arial" w:hAnsi="Arial" w:cs="Arial"/>
          <w:bCs/>
          <w:sz w:val="24"/>
          <w:szCs w:val="24"/>
        </w:rPr>
        <w:t>Osoby do kontaktu:</w:t>
      </w:r>
    </w:p>
    <w:p w14:paraId="42F75775" w14:textId="77777777" w:rsidR="00E347D6" w:rsidRPr="00E347D6" w:rsidRDefault="00E347D6" w:rsidP="00E347D6">
      <w:pPr>
        <w:spacing w:after="0"/>
        <w:rPr>
          <w:rFonts w:ascii="Arial" w:hAnsi="Arial" w:cs="Arial"/>
          <w:bCs/>
          <w:sz w:val="24"/>
          <w:szCs w:val="24"/>
        </w:rPr>
      </w:pPr>
      <w:r w:rsidRPr="00E347D6">
        <w:rPr>
          <w:rFonts w:ascii="Arial" w:hAnsi="Arial" w:cs="Arial"/>
          <w:bCs/>
          <w:sz w:val="24"/>
          <w:szCs w:val="24"/>
        </w:rPr>
        <w:t>Aleksandra Krawczyk – specjalista ds. rozwoju zawodowego (pokój 19)</w:t>
      </w:r>
    </w:p>
    <w:p w14:paraId="25E2F70D" w14:textId="77777777" w:rsidR="00E347D6" w:rsidRPr="00E347D6" w:rsidRDefault="00E347D6" w:rsidP="00E347D6">
      <w:pPr>
        <w:spacing w:after="0"/>
        <w:rPr>
          <w:rFonts w:ascii="Arial" w:hAnsi="Arial" w:cs="Arial"/>
          <w:bCs/>
          <w:sz w:val="24"/>
          <w:szCs w:val="24"/>
        </w:rPr>
      </w:pPr>
      <w:r w:rsidRPr="00E347D6">
        <w:rPr>
          <w:rFonts w:ascii="Arial" w:hAnsi="Arial" w:cs="Arial"/>
          <w:bCs/>
          <w:sz w:val="24"/>
          <w:szCs w:val="24"/>
        </w:rPr>
        <w:t>Katarzyna Wróblewska– specjalista ds. rozwoju zawodowego (pokój 19)</w:t>
      </w:r>
    </w:p>
    <w:p w14:paraId="5A559765" w14:textId="3C62A435" w:rsidR="00E562BC" w:rsidRDefault="00E347D6" w:rsidP="00E347D6">
      <w:pPr>
        <w:spacing w:after="0"/>
        <w:rPr>
          <w:rFonts w:ascii="Arial" w:hAnsi="Arial" w:cs="Arial"/>
          <w:sz w:val="24"/>
          <w:szCs w:val="24"/>
        </w:rPr>
      </w:pPr>
      <w:r w:rsidRPr="00E347D6">
        <w:rPr>
          <w:rFonts w:ascii="Arial" w:hAnsi="Arial" w:cs="Arial"/>
          <w:bCs/>
          <w:sz w:val="24"/>
          <w:szCs w:val="24"/>
        </w:rPr>
        <w:t>Tel. 44 </w:t>
      </w:r>
      <w:r w:rsidRPr="00E347D6">
        <w:rPr>
          <w:rFonts w:ascii="Arial" w:hAnsi="Arial" w:cs="Arial"/>
          <w:sz w:val="24"/>
          <w:szCs w:val="24"/>
        </w:rPr>
        <w:t>683 73 54 do 56, -58, - 62 wew. 42</w:t>
      </w:r>
      <w:r w:rsidRPr="00E347D6">
        <w:rPr>
          <w:rFonts w:ascii="Arial" w:hAnsi="Arial" w:cs="Arial"/>
          <w:sz w:val="24"/>
          <w:szCs w:val="24"/>
        </w:rPr>
        <w:t>.</w:t>
      </w:r>
    </w:p>
    <w:p w14:paraId="098A3433" w14:textId="77777777" w:rsidR="0099316D" w:rsidRDefault="0099316D" w:rsidP="00E347D6">
      <w:pPr>
        <w:spacing w:after="0"/>
        <w:rPr>
          <w:rFonts w:ascii="Arial" w:hAnsi="Arial" w:cs="Arial"/>
          <w:sz w:val="24"/>
          <w:szCs w:val="24"/>
        </w:rPr>
      </w:pPr>
    </w:p>
    <w:p w14:paraId="49171C25" w14:textId="77777777" w:rsidR="0099316D" w:rsidRDefault="0099316D" w:rsidP="00E347D6">
      <w:pPr>
        <w:spacing w:after="0"/>
        <w:rPr>
          <w:rFonts w:ascii="Arial" w:hAnsi="Arial" w:cs="Arial"/>
          <w:sz w:val="24"/>
          <w:szCs w:val="24"/>
        </w:rPr>
      </w:pPr>
    </w:p>
    <w:p w14:paraId="05164BFE" w14:textId="77777777" w:rsidR="0099316D" w:rsidRDefault="0099316D" w:rsidP="00E347D6">
      <w:pPr>
        <w:spacing w:after="0"/>
        <w:rPr>
          <w:rFonts w:ascii="Arial" w:hAnsi="Arial" w:cs="Arial"/>
          <w:sz w:val="24"/>
          <w:szCs w:val="24"/>
        </w:rPr>
      </w:pPr>
    </w:p>
    <w:p w14:paraId="1A8C5333" w14:textId="77777777" w:rsidR="00E347D6" w:rsidRPr="00E347D6" w:rsidRDefault="00E347D6" w:rsidP="00E347D6">
      <w:pPr>
        <w:spacing w:after="0"/>
        <w:rPr>
          <w:rFonts w:ascii="Arial" w:hAnsi="Arial" w:cs="Arial"/>
          <w:sz w:val="24"/>
          <w:szCs w:val="24"/>
        </w:rPr>
      </w:pPr>
    </w:p>
    <w:p w14:paraId="209DF548" w14:textId="15CA9CF3" w:rsidR="00E562BC" w:rsidRPr="00E347D6" w:rsidRDefault="00E562BC" w:rsidP="00E347D6">
      <w:pPr>
        <w:pStyle w:val="NormalnyWeb"/>
        <w:spacing w:before="0" w:beforeAutospacing="0" w:after="0" w:afterAutospacing="0" w:line="276" w:lineRule="auto"/>
        <w:rPr>
          <w:rFonts w:ascii="Arial" w:hAnsi="Arial" w:cs="Arial"/>
        </w:rPr>
      </w:pPr>
      <w:r w:rsidRPr="00E347D6">
        <w:rPr>
          <w:rFonts w:ascii="Arial" w:hAnsi="Arial" w:cs="Arial"/>
        </w:rPr>
        <w:t xml:space="preserve">                                                                                     </w:t>
      </w:r>
      <w:r w:rsidR="0099316D">
        <w:rPr>
          <w:rFonts w:ascii="Arial" w:hAnsi="Arial" w:cs="Arial"/>
        </w:rPr>
        <w:t xml:space="preserve"> </w:t>
      </w:r>
      <w:r w:rsidRPr="00E347D6">
        <w:rPr>
          <w:rFonts w:ascii="Arial" w:hAnsi="Arial" w:cs="Arial"/>
        </w:rPr>
        <w:t xml:space="preserve"> Z poważaniem,</w:t>
      </w:r>
    </w:p>
    <w:p w14:paraId="66D78633" w14:textId="77777777" w:rsidR="00E562BC" w:rsidRPr="00E347D6" w:rsidRDefault="00E562BC" w:rsidP="00E347D6">
      <w:pPr>
        <w:pStyle w:val="NormalnyWeb"/>
        <w:spacing w:before="0" w:beforeAutospacing="0" w:after="0" w:afterAutospacing="0" w:line="276" w:lineRule="auto"/>
        <w:rPr>
          <w:rStyle w:val="Pogrubienie"/>
          <w:rFonts w:ascii="Arial" w:hAnsi="Arial" w:cs="Arial"/>
          <w:b w:val="0"/>
        </w:rPr>
      </w:pPr>
      <w:r w:rsidRPr="00E347D6">
        <w:rPr>
          <w:rFonts w:ascii="Arial" w:hAnsi="Arial" w:cs="Arial"/>
          <w:lang w:eastAsia="en-US"/>
        </w:rPr>
        <w:t xml:space="preserve">                                                                                         DYREKTOR</w:t>
      </w:r>
      <w:r w:rsidRPr="00E347D6">
        <w:rPr>
          <w:rFonts w:ascii="Arial" w:hAnsi="Arial" w:cs="Arial"/>
          <w:lang w:eastAsia="en-US"/>
        </w:rPr>
        <w:br/>
        <w:t xml:space="preserve">                                                                  Powiatowego Urzędu Pracy w Radomsku</w:t>
      </w:r>
      <w:r w:rsidRPr="00E347D6">
        <w:rPr>
          <w:rFonts w:ascii="Arial" w:hAnsi="Arial" w:cs="Arial"/>
          <w:lang w:eastAsia="en-US"/>
        </w:rPr>
        <w:br/>
        <w:t xml:space="preserve">                                                                                        Renata Koska                                                    </w:t>
      </w:r>
    </w:p>
    <w:p w14:paraId="3CF096F7" w14:textId="1F297DC4" w:rsidR="00EB7260" w:rsidRPr="0099316D" w:rsidRDefault="00E562BC" w:rsidP="0099316D">
      <w:pPr>
        <w:pStyle w:val="NormalnyWeb"/>
        <w:spacing w:before="0" w:beforeAutospacing="0" w:after="0" w:afterAutospacing="0" w:line="276" w:lineRule="auto"/>
        <w:rPr>
          <w:rFonts w:ascii="Arial" w:hAnsi="Arial" w:cs="Arial"/>
        </w:rPr>
      </w:pPr>
      <w:r w:rsidRPr="00E347D6">
        <w:rPr>
          <w:rFonts w:ascii="Arial" w:hAnsi="Arial" w:cs="Arial"/>
        </w:rPr>
        <w:t xml:space="preserve">                                                                                        </w:t>
      </w:r>
      <w:r w:rsidR="00EB7260">
        <w:tab/>
      </w:r>
    </w:p>
    <w:sectPr w:rsidR="00EB7260" w:rsidRPr="0099316D" w:rsidSect="00210998">
      <w:headerReference w:type="first" r:id="rId9"/>
      <w:pgSz w:w="11906" w:h="16838"/>
      <w:pgMar w:top="1051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09EF8" w14:textId="77777777" w:rsidR="00B312DA" w:rsidRDefault="00B312DA" w:rsidP="00673C4C">
      <w:pPr>
        <w:spacing w:after="0" w:line="240" w:lineRule="auto"/>
      </w:pPr>
      <w:r>
        <w:separator/>
      </w:r>
    </w:p>
  </w:endnote>
  <w:endnote w:type="continuationSeparator" w:id="0">
    <w:p w14:paraId="25B4691F" w14:textId="77777777" w:rsidR="00B312DA" w:rsidRDefault="00B312DA" w:rsidP="00673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A35D0" w14:textId="77777777" w:rsidR="00B312DA" w:rsidRDefault="00B312DA" w:rsidP="00673C4C">
      <w:pPr>
        <w:spacing w:after="0" w:line="240" w:lineRule="auto"/>
      </w:pPr>
      <w:r>
        <w:separator/>
      </w:r>
    </w:p>
  </w:footnote>
  <w:footnote w:type="continuationSeparator" w:id="0">
    <w:p w14:paraId="46CDA7D9" w14:textId="77777777" w:rsidR="00B312DA" w:rsidRDefault="00B312DA" w:rsidP="00673C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908D" w14:textId="77777777" w:rsidR="00D36221" w:rsidRDefault="00210998" w:rsidP="0018210D">
    <w:pPr>
      <w:pStyle w:val="Nagwek"/>
      <w:jc w:val="center"/>
      <w:rPr>
        <w:noProof/>
      </w:rPr>
    </w:pPr>
    <w:r>
      <w:rPr>
        <w:noProof/>
      </w:rPr>
      <w:drawing>
        <wp:inline distT="0" distB="0" distL="0" distR="0" wp14:anchorId="33BEBED2" wp14:editId="37AB5BF3">
          <wp:extent cx="5760720" cy="885190"/>
          <wp:effectExtent l="0" t="0" r="0" b="0"/>
          <wp:docPr id="1983873160" name="Obraz 19838731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85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9CE37E0" w14:textId="77777777" w:rsidR="00210998" w:rsidRDefault="00210998" w:rsidP="0018210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1384"/>
    <w:multiLevelType w:val="hybridMultilevel"/>
    <w:tmpl w:val="11483D28"/>
    <w:lvl w:ilvl="0" w:tplc="BFFCBD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D6B5A"/>
    <w:multiLevelType w:val="multilevel"/>
    <w:tmpl w:val="70DE7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811624"/>
    <w:multiLevelType w:val="hybridMultilevel"/>
    <w:tmpl w:val="749E59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B30F8"/>
    <w:multiLevelType w:val="multilevel"/>
    <w:tmpl w:val="94227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99609C"/>
    <w:multiLevelType w:val="hybridMultilevel"/>
    <w:tmpl w:val="358830C8"/>
    <w:lvl w:ilvl="0" w:tplc="CAA8403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DC4FA1"/>
    <w:multiLevelType w:val="multilevel"/>
    <w:tmpl w:val="2D5ED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342FFD"/>
    <w:multiLevelType w:val="hybridMultilevel"/>
    <w:tmpl w:val="4760B3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32145F"/>
    <w:multiLevelType w:val="hybridMultilevel"/>
    <w:tmpl w:val="1EF87A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A5A66"/>
    <w:multiLevelType w:val="multilevel"/>
    <w:tmpl w:val="A8EE5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7177AB"/>
    <w:multiLevelType w:val="multilevel"/>
    <w:tmpl w:val="D68C40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61325E"/>
    <w:multiLevelType w:val="multilevel"/>
    <w:tmpl w:val="1220B9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1D6B99"/>
    <w:multiLevelType w:val="hybridMultilevel"/>
    <w:tmpl w:val="1FCA00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5A7856"/>
    <w:multiLevelType w:val="multilevel"/>
    <w:tmpl w:val="84F2B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CC910C1"/>
    <w:multiLevelType w:val="hybridMultilevel"/>
    <w:tmpl w:val="C3EA7D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57505"/>
    <w:multiLevelType w:val="hybridMultilevel"/>
    <w:tmpl w:val="BF86F724"/>
    <w:lvl w:ilvl="0" w:tplc="D6D8CF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E03F35"/>
    <w:multiLevelType w:val="multilevel"/>
    <w:tmpl w:val="14428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68400A"/>
    <w:multiLevelType w:val="hybridMultilevel"/>
    <w:tmpl w:val="54DCCE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B604062"/>
    <w:multiLevelType w:val="multilevel"/>
    <w:tmpl w:val="5122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E410EB"/>
    <w:multiLevelType w:val="hybridMultilevel"/>
    <w:tmpl w:val="66CC3E14"/>
    <w:lvl w:ilvl="0" w:tplc="0204D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4B3916"/>
    <w:multiLevelType w:val="multilevel"/>
    <w:tmpl w:val="8CFAC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3615893"/>
    <w:multiLevelType w:val="hybridMultilevel"/>
    <w:tmpl w:val="8652989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18474C"/>
    <w:multiLevelType w:val="multilevel"/>
    <w:tmpl w:val="088AE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E033A69"/>
    <w:multiLevelType w:val="hybridMultilevel"/>
    <w:tmpl w:val="CCE4C0A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E49333C"/>
    <w:multiLevelType w:val="hybridMultilevel"/>
    <w:tmpl w:val="7E9CA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C5149"/>
    <w:multiLevelType w:val="hybridMultilevel"/>
    <w:tmpl w:val="586CA1BC"/>
    <w:lvl w:ilvl="0" w:tplc="0415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5" w15:restartNumberingAfterBreak="0">
    <w:nsid w:val="729643D2"/>
    <w:multiLevelType w:val="hybridMultilevel"/>
    <w:tmpl w:val="911C7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192F82"/>
    <w:multiLevelType w:val="hybridMultilevel"/>
    <w:tmpl w:val="9914FA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7704028">
    <w:abstractNumId w:val="16"/>
  </w:num>
  <w:num w:numId="2" w16cid:durableId="1603414500">
    <w:abstractNumId w:val="25"/>
  </w:num>
  <w:num w:numId="3" w16cid:durableId="1263494997">
    <w:abstractNumId w:val="24"/>
  </w:num>
  <w:num w:numId="4" w16cid:durableId="2132550389">
    <w:abstractNumId w:val="18"/>
  </w:num>
  <w:num w:numId="5" w16cid:durableId="1396393107">
    <w:abstractNumId w:val="0"/>
  </w:num>
  <w:num w:numId="6" w16cid:durableId="18797059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3027622">
    <w:abstractNumId w:val="16"/>
  </w:num>
  <w:num w:numId="8" w16cid:durableId="364715405">
    <w:abstractNumId w:val="25"/>
  </w:num>
  <w:num w:numId="9" w16cid:durableId="1946379547">
    <w:abstractNumId w:val="24"/>
  </w:num>
  <w:num w:numId="10" w16cid:durableId="475806335">
    <w:abstractNumId w:val="14"/>
  </w:num>
  <w:num w:numId="11" w16cid:durableId="1644119769">
    <w:abstractNumId w:val="4"/>
  </w:num>
  <w:num w:numId="12" w16cid:durableId="1162046109">
    <w:abstractNumId w:val="15"/>
  </w:num>
  <w:num w:numId="13" w16cid:durableId="1781563015">
    <w:abstractNumId w:val="12"/>
  </w:num>
  <w:num w:numId="14" w16cid:durableId="1429887065">
    <w:abstractNumId w:val="13"/>
  </w:num>
  <w:num w:numId="15" w16cid:durableId="110171248">
    <w:abstractNumId w:val="10"/>
  </w:num>
  <w:num w:numId="16" w16cid:durableId="1036731744">
    <w:abstractNumId w:val="21"/>
  </w:num>
  <w:num w:numId="17" w16cid:durableId="924458571">
    <w:abstractNumId w:val="9"/>
  </w:num>
  <w:num w:numId="18" w16cid:durableId="1244951671">
    <w:abstractNumId w:val="22"/>
  </w:num>
  <w:num w:numId="19" w16cid:durableId="1402674611">
    <w:abstractNumId w:val="7"/>
  </w:num>
  <w:num w:numId="20" w16cid:durableId="25467597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0558588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30078880">
    <w:abstractNumId w:val="6"/>
  </w:num>
  <w:num w:numId="23" w16cid:durableId="267664148">
    <w:abstractNumId w:val="2"/>
  </w:num>
  <w:num w:numId="24" w16cid:durableId="874000370">
    <w:abstractNumId w:val="11"/>
  </w:num>
  <w:num w:numId="25" w16cid:durableId="102657821">
    <w:abstractNumId w:val="17"/>
  </w:num>
  <w:num w:numId="26" w16cid:durableId="44525677">
    <w:abstractNumId w:val="5"/>
  </w:num>
  <w:num w:numId="27" w16cid:durableId="1778022721">
    <w:abstractNumId w:val="3"/>
  </w:num>
  <w:num w:numId="28" w16cid:durableId="102892356">
    <w:abstractNumId w:val="1"/>
  </w:num>
  <w:num w:numId="29" w16cid:durableId="553470894">
    <w:abstractNumId w:val="20"/>
  </w:num>
  <w:num w:numId="30" w16cid:durableId="112675263">
    <w:abstractNumId w:val="26"/>
  </w:num>
  <w:num w:numId="31" w16cid:durableId="861935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966356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610117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2DA"/>
    <w:rsid w:val="00002BBB"/>
    <w:rsid w:val="00004208"/>
    <w:rsid w:val="000077C0"/>
    <w:rsid w:val="00022BA8"/>
    <w:rsid w:val="00025B7A"/>
    <w:rsid w:val="00026759"/>
    <w:rsid w:val="00026FC4"/>
    <w:rsid w:val="000348A8"/>
    <w:rsid w:val="00071C28"/>
    <w:rsid w:val="00072D6B"/>
    <w:rsid w:val="000809FF"/>
    <w:rsid w:val="00084808"/>
    <w:rsid w:val="00090499"/>
    <w:rsid w:val="0009288C"/>
    <w:rsid w:val="000C1ED5"/>
    <w:rsid w:val="000D0589"/>
    <w:rsid w:val="000E257D"/>
    <w:rsid w:val="000F37E8"/>
    <w:rsid w:val="001014EA"/>
    <w:rsid w:val="0010729F"/>
    <w:rsid w:val="00137C3B"/>
    <w:rsid w:val="0014396D"/>
    <w:rsid w:val="00143A14"/>
    <w:rsid w:val="001557BF"/>
    <w:rsid w:val="00167EE5"/>
    <w:rsid w:val="00171B2C"/>
    <w:rsid w:val="001808F6"/>
    <w:rsid w:val="0018210D"/>
    <w:rsid w:val="00195FAE"/>
    <w:rsid w:val="001A6291"/>
    <w:rsid w:val="001B00B5"/>
    <w:rsid w:val="001E14A8"/>
    <w:rsid w:val="001E1C52"/>
    <w:rsid w:val="001E6606"/>
    <w:rsid w:val="001F7CE8"/>
    <w:rsid w:val="00210998"/>
    <w:rsid w:val="00235219"/>
    <w:rsid w:val="00236216"/>
    <w:rsid w:val="00237FC7"/>
    <w:rsid w:val="002409EC"/>
    <w:rsid w:val="00250E53"/>
    <w:rsid w:val="00252BD1"/>
    <w:rsid w:val="002606A7"/>
    <w:rsid w:val="00261063"/>
    <w:rsid w:val="00270FDB"/>
    <w:rsid w:val="00273EFA"/>
    <w:rsid w:val="0028551C"/>
    <w:rsid w:val="00285B95"/>
    <w:rsid w:val="00296808"/>
    <w:rsid w:val="0029761C"/>
    <w:rsid w:val="002B5259"/>
    <w:rsid w:val="002C588F"/>
    <w:rsid w:val="002D6DCD"/>
    <w:rsid w:val="00300017"/>
    <w:rsid w:val="00301A3E"/>
    <w:rsid w:val="0030417D"/>
    <w:rsid w:val="00307EDE"/>
    <w:rsid w:val="00315734"/>
    <w:rsid w:val="003218C7"/>
    <w:rsid w:val="00333AE7"/>
    <w:rsid w:val="00335C51"/>
    <w:rsid w:val="00341A5D"/>
    <w:rsid w:val="003778EA"/>
    <w:rsid w:val="00380344"/>
    <w:rsid w:val="00383A09"/>
    <w:rsid w:val="003B5618"/>
    <w:rsid w:val="003C3A9B"/>
    <w:rsid w:val="003D4212"/>
    <w:rsid w:val="003D52F9"/>
    <w:rsid w:val="003E5C8E"/>
    <w:rsid w:val="003F0CA8"/>
    <w:rsid w:val="00430ADD"/>
    <w:rsid w:val="004369A0"/>
    <w:rsid w:val="00440482"/>
    <w:rsid w:val="00461995"/>
    <w:rsid w:val="00462BEA"/>
    <w:rsid w:val="00467E9C"/>
    <w:rsid w:val="004715F6"/>
    <w:rsid w:val="00484951"/>
    <w:rsid w:val="00496651"/>
    <w:rsid w:val="004A14FB"/>
    <w:rsid w:val="004A67F6"/>
    <w:rsid w:val="004B762D"/>
    <w:rsid w:val="004D458A"/>
    <w:rsid w:val="004F7C1E"/>
    <w:rsid w:val="00515C8D"/>
    <w:rsid w:val="005316F7"/>
    <w:rsid w:val="00535967"/>
    <w:rsid w:val="00542E36"/>
    <w:rsid w:val="00554A55"/>
    <w:rsid w:val="00577ACA"/>
    <w:rsid w:val="0058376A"/>
    <w:rsid w:val="00583783"/>
    <w:rsid w:val="005864C2"/>
    <w:rsid w:val="00597497"/>
    <w:rsid w:val="005A025E"/>
    <w:rsid w:val="005A2B44"/>
    <w:rsid w:val="005A5800"/>
    <w:rsid w:val="005A70C0"/>
    <w:rsid w:val="005B555D"/>
    <w:rsid w:val="005B75A3"/>
    <w:rsid w:val="005C0B02"/>
    <w:rsid w:val="005C3664"/>
    <w:rsid w:val="005C5C01"/>
    <w:rsid w:val="005D1082"/>
    <w:rsid w:val="005D44BA"/>
    <w:rsid w:val="005E503D"/>
    <w:rsid w:val="0060310E"/>
    <w:rsid w:val="00631C4E"/>
    <w:rsid w:val="00663DBB"/>
    <w:rsid w:val="00665057"/>
    <w:rsid w:val="00673C4C"/>
    <w:rsid w:val="00696018"/>
    <w:rsid w:val="006A6AAE"/>
    <w:rsid w:val="006B0370"/>
    <w:rsid w:val="006C1B44"/>
    <w:rsid w:val="006E6118"/>
    <w:rsid w:val="0070284F"/>
    <w:rsid w:val="00705E60"/>
    <w:rsid w:val="00733806"/>
    <w:rsid w:val="007347A1"/>
    <w:rsid w:val="007516B8"/>
    <w:rsid w:val="00751F74"/>
    <w:rsid w:val="007854D4"/>
    <w:rsid w:val="00786413"/>
    <w:rsid w:val="00786990"/>
    <w:rsid w:val="00795D29"/>
    <w:rsid w:val="007A3BB4"/>
    <w:rsid w:val="007B1D7C"/>
    <w:rsid w:val="007C2D8B"/>
    <w:rsid w:val="007C30FF"/>
    <w:rsid w:val="007D3552"/>
    <w:rsid w:val="007F0E1A"/>
    <w:rsid w:val="007F4F1F"/>
    <w:rsid w:val="008013C9"/>
    <w:rsid w:val="008145DC"/>
    <w:rsid w:val="00817DBB"/>
    <w:rsid w:val="00827D21"/>
    <w:rsid w:val="00831AD1"/>
    <w:rsid w:val="00841756"/>
    <w:rsid w:val="00861E8A"/>
    <w:rsid w:val="008652B8"/>
    <w:rsid w:val="0087333F"/>
    <w:rsid w:val="008879F1"/>
    <w:rsid w:val="008916BA"/>
    <w:rsid w:val="0089713E"/>
    <w:rsid w:val="008A577B"/>
    <w:rsid w:val="008B379A"/>
    <w:rsid w:val="008B5E8C"/>
    <w:rsid w:val="008B7224"/>
    <w:rsid w:val="008C2329"/>
    <w:rsid w:val="008D1112"/>
    <w:rsid w:val="008D2210"/>
    <w:rsid w:val="008D6CAE"/>
    <w:rsid w:val="008D794E"/>
    <w:rsid w:val="008E3EEA"/>
    <w:rsid w:val="00906C5C"/>
    <w:rsid w:val="009079B8"/>
    <w:rsid w:val="009170F2"/>
    <w:rsid w:val="00922A40"/>
    <w:rsid w:val="00923C3A"/>
    <w:rsid w:val="00940F74"/>
    <w:rsid w:val="00942F7B"/>
    <w:rsid w:val="009554B3"/>
    <w:rsid w:val="00955F9C"/>
    <w:rsid w:val="009645F8"/>
    <w:rsid w:val="009719D2"/>
    <w:rsid w:val="00972E64"/>
    <w:rsid w:val="00991BF9"/>
    <w:rsid w:val="0099316D"/>
    <w:rsid w:val="009A6E45"/>
    <w:rsid w:val="009B145F"/>
    <w:rsid w:val="009B32D0"/>
    <w:rsid w:val="009B6331"/>
    <w:rsid w:val="009C68A8"/>
    <w:rsid w:val="009D78EE"/>
    <w:rsid w:val="009E3CF9"/>
    <w:rsid w:val="009F48F2"/>
    <w:rsid w:val="009F52DA"/>
    <w:rsid w:val="009F69F8"/>
    <w:rsid w:val="009F7D04"/>
    <w:rsid w:val="00A35D19"/>
    <w:rsid w:val="00A402E9"/>
    <w:rsid w:val="00A4303D"/>
    <w:rsid w:val="00A850D9"/>
    <w:rsid w:val="00A942A7"/>
    <w:rsid w:val="00A97A3B"/>
    <w:rsid w:val="00AA1E0B"/>
    <w:rsid w:val="00AA6AF9"/>
    <w:rsid w:val="00AB722C"/>
    <w:rsid w:val="00AC5D74"/>
    <w:rsid w:val="00AD69E1"/>
    <w:rsid w:val="00AE677E"/>
    <w:rsid w:val="00AF189A"/>
    <w:rsid w:val="00B043EC"/>
    <w:rsid w:val="00B1054A"/>
    <w:rsid w:val="00B11CBB"/>
    <w:rsid w:val="00B16F62"/>
    <w:rsid w:val="00B179A8"/>
    <w:rsid w:val="00B312DA"/>
    <w:rsid w:val="00B335FD"/>
    <w:rsid w:val="00B41CDF"/>
    <w:rsid w:val="00B54E33"/>
    <w:rsid w:val="00B75B16"/>
    <w:rsid w:val="00B76CA9"/>
    <w:rsid w:val="00B77A2C"/>
    <w:rsid w:val="00B8008A"/>
    <w:rsid w:val="00B847B2"/>
    <w:rsid w:val="00B955D1"/>
    <w:rsid w:val="00BB5D2D"/>
    <w:rsid w:val="00BC33F9"/>
    <w:rsid w:val="00BC4203"/>
    <w:rsid w:val="00BC7F0E"/>
    <w:rsid w:val="00BD6E52"/>
    <w:rsid w:val="00BD6F9B"/>
    <w:rsid w:val="00BE750D"/>
    <w:rsid w:val="00C05230"/>
    <w:rsid w:val="00C11ACB"/>
    <w:rsid w:val="00C37E0D"/>
    <w:rsid w:val="00C47030"/>
    <w:rsid w:val="00C52660"/>
    <w:rsid w:val="00C52E06"/>
    <w:rsid w:val="00C52F0A"/>
    <w:rsid w:val="00C54AA5"/>
    <w:rsid w:val="00C61F11"/>
    <w:rsid w:val="00C73A10"/>
    <w:rsid w:val="00C81047"/>
    <w:rsid w:val="00C90A10"/>
    <w:rsid w:val="00C95A25"/>
    <w:rsid w:val="00CA59DE"/>
    <w:rsid w:val="00CB2B92"/>
    <w:rsid w:val="00CC3380"/>
    <w:rsid w:val="00CD5E0A"/>
    <w:rsid w:val="00CF34DD"/>
    <w:rsid w:val="00D029E9"/>
    <w:rsid w:val="00D13751"/>
    <w:rsid w:val="00D31E84"/>
    <w:rsid w:val="00D36221"/>
    <w:rsid w:val="00D42E38"/>
    <w:rsid w:val="00D50B2E"/>
    <w:rsid w:val="00D56904"/>
    <w:rsid w:val="00D56EC1"/>
    <w:rsid w:val="00D571A0"/>
    <w:rsid w:val="00D60892"/>
    <w:rsid w:val="00D6647D"/>
    <w:rsid w:val="00D72200"/>
    <w:rsid w:val="00D733CD"/>
    <w:rsid w:val="00D914F0"/>
    <w:rsid w:val="00D92CB4"/>
    <w:rsid w:val="00DA03DE"/>
    <w:rsid w:val="00DA15C3"/>
    <w:rsid w:val="00DA2945"/>
    <w:rsid w:val="00DA76A4"/>
    <w:rsid w:val="00DB48C7"/>
    <w:rsid w:val="00DB4B1D"/>
    <w:rsid w:val="00DC1A97"/>
    <w:rsid w:val="00DD1EB0"/>
    <w:rsid w:val="00DE2F81"/>
    <w:rsid w:val="00DE366F"/>
    <w:rsid w:val="00DE6E60"/>
    <w:rsid w:val="00DF149F"/>
    <w:rsid w:val="00E1322C"/>
    <w:rsid w:val="00E1496F"/>
    <w:rsid w:val="00E347D6"/>
    <w:rsid w:val="00E36A7D"/>
    <w:rsid w:val="00E562BC"/>
    <w:rsid w:val="00E65D4D"/>
    <w:rsid w:val="00E66C17"/>
    <w:rsid w:val="00E74246"/>
    <w:rsid w:val="00E75311"/>
    <w:rsid w:val="00E91C64"/>
    <w:rsid w:val="00E97D86"/>
    <w:rsid w:val="00E97E1C"/>
    <w:rsid w:val="00EA58B2"/>
    <w:rsid w:val="00EA783A"/>
    <w:rsid w:val="00EB4E56"/>
    <w:rsid w:val="00EB621B"/>
    <w:rsid w:val="00EB7260"/>
    <w:rsid w:val="00EC1FAF"/>
    <w:rsid w:val="00ED35B6"/>
    <w:rsid w:val="00ED3F5E"/>
    <w:rsid w:val="00ED6857"/>
    <w:rsid w:val="00EE4970"/>
    <w:rsid w:val="00EE732B"/>
    <w:rsid w:val="00F074ED"/>
    <w:rsid w:val="00F359F3"/>
    <w:rsid w:val="00F36173"/>
    <w:rsid w:val="00F36B09"/>
    <w:rsid w:val="00F41E90"/>
    <w:rsid w:val="00F54A5D"/>
    <w:rsid w:val="00F5646F"/>
    <w:rsid w:val="00F73DDE"/>
    <w:rsid w:val="00F954B2"/>
    <w:rsid w:val="00FA5AA5"/>
    <w:rsid w:val="00FA7E07"/>
    <w:rsid w:val="00FB5350"/>
    <w:rsid w:val="00FC5CFD"/>
    <w:rsid w:val="00FD2B27"/>
    <w:rsid w:val="00FD3255"/>
    <w:rsid w:val="00FF3F97"/>
    <w:rsid w:val="00FF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33435"/>
  <w15:chartTrackingRefBased/>
  <w15:docId w15:val="{56E8ADDB-D100-40C2-A230-656B34037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62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7C30FF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914F0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914F0"/>
    <w:pPr>
      <w:keepNext/>
      <w:keepLines/>
      <w:spacing w:before="40" w:after="0"/>
      <w:outlineLvl w:val="3"/>
    </w:pPr>
    <w:rPr>
      <w:rFonts w:ascii="Cambria" w:hAnsi="Cambria"/>
      <w:i/>
      <w:iCs/>
      <w:color w:val="365F9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68A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73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3C4C"/>
  </w:style>
  <w:style w:type="paragraph" w:styleId="Stopka">
    <w:name w:val="footer"/>
    <w:basedOn w:val="Normalny"/>
    <w:link w:val="StopkaZnak"/>
    <w:uiPriority w:val="99"/>
    <w:unhideWhenUsed/>
    <w:rsid w:val="00673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3C4C"/>
  </w:style>
  <w:style w:type="paragraph" w:styleId="Tekstdymka">
    <w:name w:val="Balloon Text"/>
    <w:basedOn w:val="Normalny"/>
    <w:link w:val="TekstdymkaZnak"/>
    <w:uiPriority w:val="99"/>
    <w:semiHidden/>
    <w:unhideWhenUsed/>
    <w:rsid w:val="0067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73C4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1557BF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1557B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1557BF"/>
    <w:pPr>
      <w:ind w:left="720"/>
      <w:contextualSpacing/>
    </w:pPr>
    <w:rPr>
      <w:rFonts w:eastAsia="Calibri"/>
      <w:lang w:eastAsia="en-US"/>
    </w:rPr>
  </w:style>
  <w:style w:type="character" w:styleId="Pogrubienie">
    <w:name w:val="Strong"/>
    <w:uiPriority w:val="22"/>
    <w:qFormat/>
    <w:rsid w:val="00084808"/>
    <w:rPr>
      <w:b/>
      <w:bCs/>
    </w:rPr>
  </w:style>
  <w:style w:type="character" w:customStyle="1" w:styleId="st">
    <w:name w:val="st"/>
    <w:rsid w:val="00C05230"/>
  </w:style>
  <w:style w:type="character" w:styleId="Uwydatnienie">
    <w:name w:val="Emphasis"/>
    <w:uiPriority w:val="20"/>
    <w:qFormat/>
    <w:rsid w:val="00631C4E"/>
    <w:rPr>
      <w:i/>
      <w:iCs/>
    </w:rPr>
  </w:style>
  <w:style w:type="character" w:customStyle="1" w:styleId="apple-style-span">
    <w:name w:val="apple-style-span"/>
    <w:rsid w:val="00E74246"/>
  </w:style>
  <w:style w:type="character" w:customStyle="1" w:styleId="Nagwek2Znak">
    <w:name w:val="Nagłówek 2 Znak"/>
    <w:link w:val="Nagwek2"/>
    <w:uiPriority w:val="9"/>
    <w:rsid w:val="007C30FF"/>
    <w:rPr>
      <w:rFonts w:ascii="Times New Roman" w:hAnsi="Times New Roman"/>
      <w:b/>
      <w:bCs/>
      <w:sz w:val="36"/>
      <w:szCs w:val="36"/>
    </w:rPr>
  </w:style>
  <w:style w:type="character" w:styleId="UyteHipercze">
    <w:name w:val="FollowedHyperlink"/>
    <w:uiPriority w:val="99"/>
    <w:semiHidden/>
    <w:unhideWhenUsed/>
    <w:rsid w:val="000C1ED5"/>
    <w:rPr>
      <w:color w:val="954F72"/>
      <w:u w:val="single"/>
    </w:rPr>
  </w:style>
  <w:style w:type="character" w:customStyle="1" w:styleId="Nagwek3Znak">
    <w:name w:val="Nagłówek 3 Znak"/>
    <w:link w:val="Nagwek3"/>
    <w:uiPriority w:val="9"/>
    <w:rsid w:val="00D914F0"/>
    <w:rPr>
      <w:rFonts w:ascii="Cambria" w:hAnsi="Cambria"/>
      <w:color w:val="243F60"/>
      <w:sz w:val="24"/>
      <w:szCs w:val="24"/>
    </w:rPr>
  </w:style>
  <w:style w:type="character" w:customStyle="1" w:styleId="Nagwek4Znak">
    <w:name w:val="Nagłówek 4 Znak"/>
    <w:link w:val="Nagwek4"/>
    <w:uiPriority w:val="9"/>
    <w:rsid w:val="00D914F0"/>
    <w:rPr>
      <w:rFonts w:ascii="Cambria" w:hAnsi="Cambria"/>
      <w:i/>
      <w:iCs/>
      <w:color w:val="365F91"/>
      <w:sz w:val="22"/>
      <w:szCs w:val="22"/>
    </w:rPr>
  </w:style>
  <w:style w:type="character" w:customStyle="1" w:styleId="AkapitzlistZnak">
    <w:name w:val="Akapit z listą Znak"/>
    <w:link w:val="Akapitzlist"/>
    <w:uiPriority w:val="34"/>
    <w:locked/>
    <w:rsid w:val="00D914F0"/>
    <w:rPr>
      <w:rFonts w:eastAsia="Calibri"/>
      <w:sz w:val="22"/>
      <w:szCs w:val="22"/>
      <w:lang w:eastAsia="en-US"/>
    </w:rPr>
  </w:style>
  <w:style w:type="character" w:styleId="Nierozpoznanawzmianka">
    <w:name w:val="Unresolved Mention"/>
    <w:uiPriority w:val="99"/>
    <w:semiHidden/>
    <w:unhideWhenUsed/>
    <w:rsid w:val="00315734"/>
    <w:rPr>
      <w:color w:val="605E5C"/>
      <w:shd w:val="clear" w:color="auto" w:fill="E1DFDD"/>
    </w:rPr>
  </w:style>
  <w:style w:type="character" w:customStyle="1" w:styleId="Nagwek5Znak">
    <w:name w:val="Nagłówek 5 Znak"/>
    <w:link w:val="Nagwek5"/>
    <w:uiPriority w:val="9"/>
    <w:semiHidden/>
    <w:rsid w:val="009C68A8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9C68A8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9C68A8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9C68A8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9C68A8"/>
    <w:rPr>
      <w:rFonts w:ascii="Arial" w:hAnsi="Arial" w:cs="Arial"/>
      <w:vanish/>
      <w:sz w:val="16"/>
      <w:szCs w:val="16"/>
    </w:rPr>
  </w:style>
  <w:style w:type="paragraph" w:customStyle="1" w:styleId="page-carddescription--small">
    <w:name w:val="page-card__description--small"/>
    <w:basedOn w:val="Normalny"/>
    <w:rsid w:val="009C68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1">
    <w:name w:val="f1"/>
    <w:basedOn w:val="Normalny"/>
    <w:rsid w:val="009C68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4">
    <w:name w:val="f4"/>
    <w:basedOn w:val="Normalny"/>
    <w:rsid w:val="009C68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how-md">
    <w:name w:val="show-md"/>
    <w:basedOn w:val="Domylnaczcionkaakapitu"/>
    <w:rsid w:val="009C68A8"/>
  </w:style>
  <w:style w:type="paragraph" w:customStyle="1" w:styleId="footerlist-item">
    <w:name w:val="footer__list-item"/>
    <w:basedOn w:val="Normalny"/>
    <w:rsid w:val="009C68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oterlist-social">
    <w:name w:val="footer__list-social"/>
    <w:basedOn w:val="Normalny"/>
    <w:rsid w:val="009C68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562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0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5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94296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50244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78238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21229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0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1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90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3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24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36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92015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879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9069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68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2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78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27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94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9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96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76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306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71660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56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9035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16688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755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6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62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0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54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45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68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35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95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8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00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1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04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14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2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8285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69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8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37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43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46484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73827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76811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133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49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2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9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8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0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.wroblewska@pup-radomsko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.krawczyk@pup-radomsk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Referat%20CAZ\Zesp&#243;&#322;%20ds.%20promocji\komunikaty%202023\komunikat_28%20-%20czas%20na%20biznes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komunikat_28 - czas na biznes</Template>
  <TotalTime>131</TotalTime>
  <Pages>1</Pages>
  <Words>341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mmichal</dc:creator>
  <cp:keywords/>
  <cp:lastModifiedBy>mmichal@pup.local</cp:lastModifiedBy>
  <cp:revision>6</cp:revision>
  <cp:lastPrinted>2023-11-08T09:38:00Z</cp:lastPrinted>
  <dcterms:created xsi:type="dcterms:W3CDTF">2023-09-05T09:28:00Z</dcterms:created>
  <dcterms:modified xsi:type="dcterms:W3CDTF">2023-11-08T10:13:00Z</dcterms:modified>
</cp:coreProperties>
</file>